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851C0D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51C0D">
              <w:rPr>
                <w:b/>
                <w:sz w:val="26"/>
                <w:szCs w:val="26"/>
                <w:lang w:val="en-US"/>
              </w:rPr>
              <w:t>203C_017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51C0D" w:rsidRDefault="0041405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851C0D">
              <w:rPr>
                <w:b/>
                <w:sz w:val="26"/>
                <w:szCs w:val="26"/>
                <w:lang w:val="en-US"/>
              </w:rPr>
              <w:t>2016150</w:t>
            </w:r>
            <w:r w:rsidR="00C44B8B" w:rsidRPr="00851C0D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06196">
        <w:rPr>
          <w:b/>
          <w:sz w:val="26"/>
          <w:szCs w:val="26"/>
        </w:rPr>
        <w:t>(</w:t>
      </w:r>
      <w:r w:rsidR="00414058" w:rsidRPr="009B4B0A">
        <w:rPr>
          <w:b/>
          <w:sz w:val="26"/>
          <w:szCs w:val="26"/>
        </w:rPr>
        <w:t>Оголовок ОГ56 20.0027 01.01</w:t>
      </w:r>
      <w:r w:rsidR="00206196">
        <w:rPr>
          <w:b/>
          <w:sz w:val="26"/>
          <w:szCs w:val="26"/>
        </w:rPr>
        <w:t>)</w:t>
      </w:r>
      <w:r w:rsidR="00E90F6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E90F60">
        <w:rPr>
          <w:b/>
          <w:sz w:val="26"/>
          <w:szCs w:val="26"/>
          <w:u w:val="single"/>
        </w:rPr>
        <w:t>203</w:t>
      </w:r>
      <w:r w:rsidR="00F115B9" w:rsidRPr="00E90F60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9B4B0A">
        <w:rPr>
          <w:sz w:val="24"/>
          <w:szCs w:val="24"/>
        </w:rPr>
        <w:t xml:space="preserve"> </w:t>
      </w:r>
      <w:bookmarkStart w:id="1" w:name="Поле4"/>
      <w:r w:rsidR="009B4B0A" w:rsidRPr="009B4B0A">
        <w:rPr>
          <w:sz w:val="24"/>
          <w:szCs w:val="24"/>
        </w:rPr>
        <w:t>Тип</w:t>
      </w:r>
      <w:r w:rsidR="00414058" w:rsidRPr="009B4B0A">
        <w:rPr>
          <w:sz w:val="24"/>
          <w:szCs w:val="24"/>
        </w:rPr>
        <w:t>ового проекта 20.0027 01.01</w:t>
      </w:r>
      <w:bookmarkEnd w:id="1"/>
      <w:r w:rsidR="009B4B0A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64079" w:rsidRDefault="00F64079" w:rsidP="00F6407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64079" w:rsidRDefault="00F64079" w:rsidP="00F6407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F64079" w:rsidRDefault="00F64079" w:rsidP="00F6407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F64079" w:rsidRDefault="00F64079" w:rsidP="00F6407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079" w:rsidRDefault="00F64079" w:rsidP="00F6407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079" w:rsidRDefault="00F64079" w:rsidP="00F6407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079" w:rsidRDefault="00F64079" w:rsidP="00F6407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079" w:rsidRDefault="00F64079" w:rsidP="00F6407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079" w:rsidRDefault="00F64079" w:rsidP="00F6407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079" w:rsidRDefault="00F64079" w:rsidP="00F6407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F64079" w:rsidRDefault="00F64079" w:rsidP="00F6407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F64079" w:rsidRDefault="00F64079" w:rsidP="00F6407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64079" w:rsidRDefault="00F64079" w:rsidP="00F64079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64079" w:rsidRDefault="00F64079" w:rsidP="00F6407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F64079" w:rsidRDefault="00F64079" w:rsidP="00F6407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9B4B0A">
        <w:rPr>
          <w:sz w:val="24"/>
          <w:szCs w:val="24"/>
        </w:rPr>
        <w:t>Типового проекта 20.0027 01.01</w:t>
      </w:r>
      <w:r>
        <w:rPr>
          <w:sz w:val="26"/>
          <w:szCs w:val="26"/>
        </w:rPr>
        <w:t>;</w:t>
      </w:r>
    </w:p>
    <w:p w:rsidR="00F64079" w:rsidRDefault="00F64079" w:rsidP="00F6407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64079" w:rsidRDefault="00F64079" w:rsidP="00F6407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F64079" w:rsidRDefault="00F64079" w:rsidP="00F6407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64079" w:rsidRDefault="00F64079" w:rsidP="00F6407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64079" w:rsidRDefault="00F64079" w:rsidP="00F6407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F64079" w:rsidRDefault="00F64079" w:rsidP="00F64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64079" w:rsidRDefault="00F64079" w:rsidP="00F64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079" w:rsidRDefault="00F64079" w:rsidP="00F6407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64079" w:rsidRDefault="00F64079" w:rsidP="00F64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64079" w:rsidRDefault="00F64079" w:rsidP="00F64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079" w:rsidRDefault="00F64079" w:rsidP="00F6407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F64079" w:rsidRDefault="00F64079" w:rsidP="00F64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F64079" w:rsidRDefault="00F64079" w:rsidP="00F64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F64079" w:rsidRDefault="00F64079" w:rsidP="00F64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F64079" w:rsidRDefault="00F64079" w:rsidP="00F6407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F64079" w:rsidRDefault="00F64079" w:rsidP="00F6407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64079" w:rsidRDefault="00F64079" w:rsidP="00F6407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64079" w:rsidRDefault="00F64079" w:rsidP="00F64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F64079" w:rsidRDefault="00F64079" w:rsidP="00F6407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934" w:rsidRDefault="009E5934">
      <w:r>
        <w:separator/>
      </w:r>
    </w:p>
  </w:endnote>
  <w:endnote w:type="continuationSeparator" w:id="0">
    <w:p w:rsidR="009E5934" w:rsidRDefault="009E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934" w:rsidRDefault="009E5934">
      <w:r>
        <w:separator/>
      </w:r>
    </w:p>
  </w:footnote>
  <w:footnote w:type="continuationSeparator" w:id="0">
    <w:p w:rsidR="009E5934" w:rsidRDefault="009E5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0D0ABC3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05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6196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50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4058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FC4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09F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1C0D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253F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4B0A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934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5F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AC0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203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1BB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F60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51D1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079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51240F-8806-4D71-90B7-03252484E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DF818-6AAF-4F5E-B72F-CD1CDF834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0E99CC-72E1-41EB-88C6-87234AF7A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3433BD-79D0-47EC-94D3-45D0D4C4A8A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8C84B98-EB6D-4EE5-8559-2505A23D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31</TotalTime>
  <Pages>1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2010-09-30T13:29:00Z</cp:lastPrinted>
  <dcterms:created xsi:type="dcterms:W3CDTF">2015-04-23T10:57:00Z</dcterms:created>
  <dcterms:modified xsi:type="dcterms:W3CDTF">2015-09-24T09:48:00Z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